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093E2" w14:textId="77777777" w:rsidR="0044020B" w:rsidRDefault="0044020B" w:rsidP="00BB5C4F">
      <w:r>
        <w:separator/>
      </w:r>
    </w:p>
  </w:endnote>
  <w:endnote w:type="continuationSeparator" w:id="0">
    <w:p w14:paraId="3D0E21D7" w14:textId="77777777" w:rsidR="0044020B" w:rsidRDefault="0044020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B60C8" w14:textId="77777777" w:rsidR="009C2B33" w:rsidRDefault="009C2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B834" w14:textId="77777777" w:rsidR="0044020B" w:rsidRDefault="0044020B" w:rsidP="00BB5C4F">
      <w:r>
        <w:separator/>
      </w:r>
    </w:p>
  </w:footnote>
  <w:footnote w:type="continuationSeparator" w:id="0">
    <w:p w14:paraId="6A362A30" w14:textId="77777777" w:rsidR="0044020B" w:rsidRDefault="0044020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4376" w14:textId="77777777" w:rsidR="009C2B33" w:rsidRDefault="009C2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7E72" w14:textId="77777777" w:rsidR="009C2B33" w:rsidRDefault="009C2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C185" w14:textId="77777777" w:rsidR="009C2B33" w:rsidRDefault="009C2B33" w:rsidP="009C2B3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STARA CERKEV</w:t>
    </w:r>
  </w:p>
  <w:p w14:paraId="37BCD054" w14:textId="77777777" w:rsidR="009C2B33" w:rsidRDefault="009C2B33" w:rsidP="009C2B3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Stara Cerkev 21</w:t>
    </w:r>
  </w:p>
  <w:p w14:paraId="7E04AFC6" w14:textId="6190E527" w:rsidR="00D57953" w:rsidRPr="007C7BCF" w:rsidRDefault="009C2B33" w:rsidP="009C2B33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1332 Stara Cerkev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2021-12-28T11:23:00Z</dcterms:modified>
  <cp:contentStatus/>
</cp:coreProperties>
</file>